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B08E3" w14:textId="55CB19FE" w:rsidR="00535962" w:rsidRPr="00F7167E" w:rsidRDefault="00E43CFD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C7F5334" wp14:editId="0265741F">
            <wp:simplePos x="0" y="0"/>
            <wp:positionH relativeFrom="column">
              <wp:posOffset>2381250</wp:posOffset>
            </wp:positionH>
            <wp:positionV relativeFrom="paragraph">
              <wp:posOffset>-560705</wp:posOffset>
            </wp:positionV>
            <wp:extent cx="882015" cy="87947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259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6CA59C" wp14:editId="29CE6350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105025" cy="6477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5C5BACF4" w14:textId="6D0368A7" w:rsidR="00BC61BD" w:rsidRPr="00BC61BD" w:rsidRDefault="00173556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134E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D2C834" wp14:editId="4F573E58">
                                      <wp:extent cx="1809750" cy="639445"/>
                                      <wp:effectExtent l="0" t="0" r="0" b="0"/>
                                      <wp:docPr id="2" name="Picture 2" descr="Logotipo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2" descr="Logotipo&#10;&#10;Descripción generada automáticament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9" cstate="print">
                                                <a:alphaModFix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09750" cy="63944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6CA59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pt;margin-top:-21.75pt;width:165.75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5C5BACF4" w14:textId="6D0368A7" w:rsidR="00BC61BD" w:rsidRPr="00BC61BD" w:rsidRDefault="00173556">
                          <w:pPr>
                            <w:rPr>
                              <w:lang w:val="en-US"/>
                            </w:rPr>
                          </w:pPr>
                          <w:r w:rsidRPr="007134E2">
                            <w:rPr>
                              <w:noProof/>
                            </w:rPr>
                            <w:drawing>
                              <wp:inline distT="0" distB="0" distL="0" distR="0" wp14:anchorId="36D2C834" wp14:editId="4F573E58">
                                <wp:extent cx="1809750" cy="639445"/>
                                <wp:effectExtent l="0" t="0" r="0" b="0"/>
                                <wp:docPr id="2" name="Picture 2" descr="Logotipo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2" descr="Logotipo&#10;&#10;Descripción generada automáticament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 cstate="print">
                                          <a:alphaModFix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9750" cy="63944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953CF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0C48EC55" wp14:editId="215DE4A4">
                <wp:simplePos x="0" y="0"/>
                <wp:positionH relativeFrom="column">
                  <wp:posOffset>4444365</wp:posOffset>
                </wp:positionH>
                <wp:positionV relativeFrom="paragraph">
                  <wp:posOffset>-617220</wp:posOffset>
                </wp:positionV>
                <wp:extent cx="1692910" cy="701040"/>
                <wp:effectExtent l="5715" t="11430" r="6350" b="1143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2910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17B3373" w14:textId="2A25FBCA" w:rsidR="00E05CE0" w:rsidRPr="00535962" w:rsidRDefault="00A151F4" w:rsidP="00E05CE0">
                                    <w:pPr>
                                      <w:jc w:val="center"/>
                                    </w:pPr>
                                    <w:r w:rsidRPr="00A151F4">
                                      <w:rPr>
                                        <w:rStyle w:val="Style2"/>
                                      </w:rPr>
                                      <w:t>DGII-CCC-CP-202</w:t>
                                    </w:r>
                                    <w:r w:rsidR="000129CF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Pr="00A151F4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527BA">
                                      <w:rPr>
                                        <w:rStyle w:val="Style2"/>
                                      </w:rPr>
                                      <w:t>12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77F538" w14:textId="77777777"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48EC55" id="Group 35" o:spid="_x0000_s1027" style="position:absolute;margin-left:349.95pt;margin-top:-48.6pt;width:133.3pt;height:55.2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17B3373" w14:textId="2A25FBCA" w:rsidR="00E05CE0" w:rsidRPr="00535962" w:rsidRDefault="00A151F4" w:rsidP="00E05CE0">
                              <w:pPr>
                                <w:jc w:val="center"/>
                              </w:pPr>
                              <w:r w:rsidRPr="00A151F4">
                                <w:rPr>
                                  <w:rStyle w:val="Style2"/>
                                </w:rPr>
                                <w:t>DGII-CCC-CP-202</w:t>
                              </w:r>
                              <w:r w:rsidR="000129CF">
                                <w:rPr>
                                  <w:rStyle w:val="Style2"/>
                                </w:rPr>
                                <w:t>3</w:t>
                              </w:r>
                              <w:r w:rsidRPr="00A151F4">
                                <w:rPr>
                                  <w:rStyle w:val="Style2"/>
                                </w:rPr>
                                <w:t>-00</w:t>
                              </w:r>
                              <w:r w:rsidR="009527BA">
                                <w:rPr>
                                  <w:rStyle w:val="Style2"/>
                                </w:rPr>
                                <w:t>12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977F538" w14:textId="77777777"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53CFC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69422D1" wp14:editId="6BB10DA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742677" w14:textId="77777777"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422D1" id="Text Box 40" o:spid="_x0000_s1032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8742677" w14:textId="77777777"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740B1B3" w14:textId="77777777" w:rsidR="00535962" w:rsidRPr="00535962" w:rsidRDefault="00953CFC" w:rsidP="0053596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72FD55" wp14:editId="106B69EC">
                <wp:simplePos x="0" y="0"/>
                <wp:positionH relativeFrom="column">
                  <wp:posOffset>4579951</wp:posOffset>
                </wp:positionH>
                <wp:positionV relativeFrom="paragraph">
                  <wp:posOffset>10657</wp:posOffset>
                </wp:positionV>
                <wp:extent cx="1595093" cy="278130"/>
                <wp:effectExtent l="0" t="0" r="0" b="762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09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EFF060" w14:textId="6C908DCD" w:rsidR="0026335F" w:rsidRPr="0026335F" w:rsidRDefault="009527B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E50B2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2FD55" id="Text Box 12" o:spid="_x0000_s1033" type="#_x0000_t202" style="position:absolute;margin-left:360.65pt;margin-top:.85pt;width:125.6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" filled="f" stroked="f">
                <v:textbox>
                  <w:txbxContent>
                    <w:p w14:paraId="12EFF060" w14:textId="6C908DCD" w:rsidR="0026335F" w:rsidRPr="0026335F" w:rsidRDefault="009527B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E50B2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B731FE3" wp14:editId="4A9B13E4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FC7A0B" w14:textId="77777777" w:rsidR="00953CFC" w:rsidRPr="00953CFC" w:rsidRDefault="00953CFC" w:rsidP="00953CF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6FE2AD91" w14:textId="77777777" w:rsidR="002E1412" w:rsidRPr="002E1412" w:rsidRDefault="002E1412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31FE3" id="Text Box 16" o:spid="_x0000_s1034" type="#_x0000_t202" style="position:absolute;margin-left:102.95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0BFC7A0B" w14:textId="77777777" w:rsidR="00953CFC" w:rsidRPr="00953CFC" w:rsidRDefault="00953CFC" w:rsidP="00953CF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6FE2AD91" w14:textId="77777777" w:rsidR="002E1412" w:rsidRPr="002E1412" w:rsidRDefault="002E1412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EDF393" w14:textId="77777777" w:rsidR="00535962" w:rsidRDefault="00953CFC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56F628" wp14:editId="352E3EB0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018F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B3719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B3719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B3719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9428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E9428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E9428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15198"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9428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56F628" id="Text Box 13" o:spid="_x0000_s1035" type="#_x0000_t202" style="position:absolute;margin-left:397.7pt;margin-top:2.8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36018F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B3719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B3719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1519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B3719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9428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E9428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E9428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15198"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E9428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A27BDD4" wp14:editId="71AA4A5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45D99" w14:textId="77777777"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7BDD4" id="Text Box 18" o:spid="_x0000_s1036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45245D99" w14:textId="77777777"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EA61630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4ADE35C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7DF83BE6" w14:textId="77777777"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1EF3F2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14:paraId="39815B76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29EA1D3" w14:textId="77777777"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AB2DAF8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A87223B" w14:textId="77777777"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7D38E581" w14:textId="77777777"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AC98F49" w14:textId="77777777"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18A9C16" w14:textId="77777777"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14:paraId="6D92FD83" w14:textId="77777777"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14:paraId="3B147ECE" w14:textId="77777777"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C517430" w14:textId="77777777"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7BE3169F" w14:textId="77777777"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1E7D303" w14:textId="77777777"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14:paraId="459700AB" w14:textId="77777777"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D016D26" w14:textId="77777777"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AC51A27" w14:textId="77777777"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8931B9" w14:textId="77777777"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8453ABB" w14:textId="77777777" w:rsidR="0023545D" w:rsidRDefault="0023545D" w:rsidP="00E05CE0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2EAFE6F" w14:textId="77777777"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C2FD4BF" w14:textId="77777777"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20176EF" w14:textId="77777777"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D3C769B" w14:textId="77777777"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39EF298" w14:textId="77777777"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CDACB4" w14:textId="77777777"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467360D" w14:textId="77777777"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91878F" w14:textId="77777777"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80A5617" w14:textId="77777777" w:rsidR="0023545D" w:rsidRPr="0023545D" w:rsidRDefault="00393EFC" w:rsidP="000351EB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0F955B5E" w14:textId="77777777"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6FDEE2A9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4AA7277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9F62FD9" w14:textId="77777777"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49671E5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A9C44C4" w14:textId="77777777"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8070697" w14:textId="77777777"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094C492" w14:textId="77777777"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0645D63B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403849F5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4A7A2281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4A8A9B49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427412FD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7A095B15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53F83967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74BEF929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5D698471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340AC848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1CB234D8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7BA20F44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1330AAE0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4D1820ED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31B3FDDD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611ED1FD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766AB46B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76986115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4ED15857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5036E93B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659E5E4A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07941F44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58803A22" w14:textId="77777777"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14:paraId="4A4320AA" w14:textId="77777777"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A3EDD" w14:textId="77777777" w:rsidR="00310633" w:rsidRDefault="00310633" w:rsidP="001007E7">
      <w:pPr>
        <w:spacing w:after="0" w:line="240" w:lineRule="auto"/>
      </w:pPr>
      <w:r>
        <w:separator/>
      </w:r>
    </w:p>
  </w:endnote>
  <w:endnote w:type="continuationSeparator" w:id="0">
    <w:p w14:paraId="30B97100" w14:textId="77777777" w:rsidR="00310633" w:rsidRDefault="0031063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B024" w14:textId="77777777" w:rsidR="001007E7" w:rsidRDefault="00F06824">
    <w:pPr>
      <w:pStyle w:val="Footer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2FB51072" wp14:editId="5044A939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53CF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1CD84E" wp14:editId="6EA3180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6D24B3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C25B913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3E39E3C5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DE3DC8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1CD84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E6D24B3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C25B913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3E39E3C5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DE3DC8D" w14:textId="77777777" w:rsidR="00807015" w:rsidRDefault="00807015"/>
                </w:txbxContent>
              </v:textbox>
            </v:shape>
          </w:pict>
        </mc:Fallback>
      </mc:AlternateContent>
    </w:r>
    <w:r w:rsidR="00953CF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DEA456" wp14:editId="5553233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289792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DEA456" id="Text Box 1" o:spid="_x0000_s1039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05289792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A8C2D0C" w14:textId="77777777" w:rsidR="001007E7" w:rsidRDefault="001007E7">
    <w:pPr>
      <w:pStyle w:val="Footer"/>
      <w:rPr>
        <w:rFonts w:ascii="Arial Narrow" w:hAnsi="Arial Narrow"/>
        <w:sz w:val="12"/>
      </w:rPr>
    </w:pPr>
  </w:p>
  <w:p w14:paraId="0EA8E248" w14:textId="77777777" w:rsidR="00CA0E82" w:rsidRDefault="00CA0E82">
    <w:pPr>
      <w:pStyle w:val="Footer"/>
      <w:rPr>
        <w:rFonts w:ascii="Arial Narrow" w:hAnsi="Arial Narrow"/>
        <w:sz w:val="12"/>
      </w:rPr>
    </w:pPr>
  </w:p>
  <w:p w14:paraId="7FFD8B1E" w14:textId="77777777" w:rsidR="00CA0E82" w:rsidRDefault="00CA0E82">
    <w:pPr>
      <w:pStyle w:val="Footer"/>
      <w:rPr>
        <w:rFonts w:ascii="Arial Narrow" w:hAnsi="Arial Narrow"/>
        <w:sz w:val="12"/>
      </w:rPr>
    </w:pPr>
  </w:p>
  <w:p w14:paraId="3CCEE91F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68D22167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249F7" w14:textId="77777777" w:rsidR="00310633" w:rsidRDefault="00310633" w:rsidP="001007E7">
      <w:pPr>
        <w:spacing w:after="0" w:line="240" w:lineRule="auto"/>
      </w:pPr>
      <w:r>
        <w:separator/>
      </w:r>
    </w:p>
  </w:footnote>
  <w:footnote w:type="continuationSeparator" w:id="0">
    <w:p w14:paraId="00FDF172" w14:textId="77777777" w:rsidR="00310633" w:rsidRDefault="0031063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7312E" w14:textId="77777777" w:rsidR="00E05CE0" w:rsidRDefault="00953CFC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12EF8D0" wp14:editId="520BF4A4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97549" w14:textId="77777777"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31EB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9428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E9428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E9428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31EB4" w:rsidRPr="00F31EB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9428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2EF8D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97549" w14:textId="77777777"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31EB4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E9428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E9428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E9428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31EB4" w:rsidRPr="00F31EB4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E9428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0491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wg072vKwtr8pJJHowMJJqrnDj80=" w:salt="8+2xe3IqReQ/h78ZXf8dj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1EB"/>
    <w:rsid w:val="000129CF"/>
    <w:rsid w:val="00034DD9"/>
    <w:rsid w:val="000351EB"/>
    <w:rsid w:val="00045479"/>
    <w:rsid w:val="000C1140"/>
    <w:rsid w:val="000F058C"/>
    <w:rsid w:val="000F7501"/>
    <w:rsid w:val="001007E7"/>
    <w:rsid w:val="001020C0"/>
    <w:rsid w:val="00115198"/>
    <w:rsid w:val="00134D4F"/>
    <w:rsid w:val="0014432C"/>
    <w:rsid w:val="001463BC"/>
    <w:rsid w:val="00157600"/>
    <w:rsid w:val="00165C6B"/>
    <w:rsid w:val="00170EC5"/>
    <w:rsid w:val="00173556"/>
    <w:rsid w:val="00190252"/>
    <w:rsid w:val="00194FF2"/>
    <w:rsid w:val="001A2646"/>
    <w:rsid w:val="001A3F92"/>
    <w:rsid w:val="001B3719"/>
    <w:rsid w:val="001E50B2"/>
    <w:rsid w:val="001E61DE"/>
    <w:rsid w:val="001E73F1"/>
    <w:rsid w:val="001F73A7"/>
    <w:rsid w:val="002009A7"/>
    <w:rsid w:val="002159BD"/>
    <w:rsid w:val="0023545D"/>
    <w:rsid w:val="00253DBA"/>
    <w:rsid w:val="0026335F"/>
    <w:rsid w:val="002823F7"/>
    <w:rsid w:val="002E1412"/>
    <w:rsid w:val="002E6B9A"/>
    <w:rsid w:val="00310633"/>
    <w:rsid w:val="00314023"/>
    <w:rsid w:val="00330C32"/>
    <w:rsid w:val="0038214C"/>
    <w:rsid w:val="00391143"/>
    <w:rsid w:val="00393EFC"/>
    <w:rsid w:val="003F7E62"/>
    <w:rsid w:val="0042490F"/>
    <w:rsid w:val="004564FE"/>
    <w:rsid w:val="00466B9C"/>
    <w:rsid w:val="004D45A8"/>
    <w:rsid w:val="00521233"/>
    <w:rsid w:val="00524D49"/>
    <w:rsid w:val="00535962"/>
    <w:rsid w:val="00537AB6"/>
    <w:rsid w:val="0054586B"/>
    <w:rsid w:val="0057144D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A75A1"/>
    <w:rsid w:val="006B3AF3"/>
    <w:rsid w:val="006D38F2"/>
    <w:rsid w:val="006F28AA"/>
    <w:rsid w:val="006F42D2"/>
    <w:rsid w:val="00721F4E"/>
    <w:rsid w:val="0072507B"/>
    <w:rsid w:val="00725091"/>
    <w:rsid w:val="00780880"/>
    <w:rsid w:val="007B4171"/>
    <w:rsid w:val="007B6F6F"/>
    <w:rsid w:val="00806C78"/>
    <w:rsid w:val="00807015"/>
    <w:rsid w:val="00850351"/>
    <w:rsid w:val="00862F3E"/>
    <w:rsid w:val="008A0C67"/>
    <w:rsid w:val="008B3AE5"/>
    <w:rsid w:val="00902146"/>
    <w:rsid w:val="009527BA"/>
    <w:rsid w:val="00953CFC"/>
    <w:rsid w:val="009824D3"/>
    <w:rsid w:val="00A151F4"/>
    <w:rsid w:val="00A16099"/>
    <w:rsid w:val="00A35A04"/>
    <w:rsid w:val="00A53CA5"/>
    <w:rsid w:val="00A640BD"/>
    <w:rsid w:val="00A64533"/>
    <w:rsid w:val="00AD7919"/>
    <w:rsid w:val="00B0259E"/>
    <w:rsid w:val="00B13830"/>
    <w:rsid w:val="00B227FF"/>
    <w:rsid w:val="00B62EEF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4ACF"/>
    <w:rsid w:val="00C078CB"/>
    <w:rsid w:val="00C130C2"/>
    <w:rsid w:val="00C22DBE"/>
    <w:rsid w:val="00C41DBF"/>
    <w:rsid w:val="00C5035E"/>
    <w:rsid w:val="00C61065"/>
    <w:rsid w:val="00C66D08"/>
    <w:rsid w:val="00C705D7"/>
    <w:rsid w:val="00C93F35"/>
    <w:rsid w:val="00CA0E82"/>
    <w:rsid w:val="00CA4661"/>
    <w:rsid w:val="00CE67A3"/>
    <w:rsid w:val="00CF47D2"/>
    <w:rsid w:val="00D068B9"/>
    <w:rsid w:val="00D24FA7"/>
    <w:rsid w:val="00D64696"/>
    <w:rsid w:val="00D658A1"/>
    <w:rsid w:val="00D90D49"/>
    <w:rsid w:val="00DC5D96"/>
    <w:rsid w:val="00DC796F"/>
    <w:rsid w:val="00DD4F3E"/>
    <w:rsid w:val="00DF4E16"/>
    <w:rsid w:val="00E016AA"/>
    <w:rsid w:val="00E05CE0"/>
    <w:rsid w:val="00E124CB"/>
    <w:rsid w:val="00E13E55"/>
    <w:rsid w:val="00E43CFD"/>
    <w:rsid w:val="00E61A36"/>
    <w:rsid w:val="00E9428F"/>
    <w:rsid w:val="00EA40CE"/>
    <w:rsid w:val="00EA7406"/>
    <w:rsid w:val="00EE1E7B"/>
    <w:rsid w:val="00F06824"/>
    <w:rsid w:val="00F225BF"/>
    <w:rsid w:val="00F31EB4"/>
    <w:rsid w:val="00F41438"/>
    <w:rsid w:val="00F53753"/>
    <w:rsid w:val="00F7167E"/>
    <w:rsid w:val="00F7443C"/>
    <w:rsid w:val="00F9504D"/>
    <w:rsid w:val="00FB250F"/>
    <w:rsid w:val="00FC2870"/>
    <w:rsid w:val="00FD5575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9873"/>
    <o:shapelayout v:ext="edit">
      <o:idmap v:ext="edit" data="1"/>
    </o:shapelayout>
  </w:shapeDefaults>
  <w:decimalSymbol w:val="."/>
  <w:listSeparator w:val=";"/>
  <w14:docId w14:val="15F51089"/>
  <w15:docId w15:val="{EF5D196A-E65F-4DF5-8553-E01E8FB8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BodyText">
    <w:name w:val="Body Text"/>
    <w:basedOn w:val="Normal"/>
    <w:link w:val="BodyTextCh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ListParagraph">
    <w:name w:val="List Paragraph"/>
    <w:basedOn w:val="Normal"/>
    <w:uiPriority w:val="34"/>
    <w:qFormat/>
    <w:rsid w:val="0023545D"/>
    <w:pPr>
      <w:ind w:left="720"/>
      <w:contextualSpacing/>
    </w:pPr>
  </w:style>
  <w:style w:type="paragraph" w:styleId="NoSpacing">
    <w:name w:val="No Spacing"/>
    <w:uiPriority w:val="1"/>
    <w:qFormat/>
    <w:rsid w:val="00953CFC"/>
    <w:pPr>
      <w:spacing w:after="0" w:line="240" w:lineRule="auto"/>
    </w:pPr>
    <w:rPr>
      <w:rFonts w:asciiTheme="majorHAnsi" w:eastAsiaTheme="majorEastAsia" w:hAnsiTheme="majorHAnsi" w:cstheme="majorBidi"/>
      <w:sz w:val="22"/>
      <w:szCs w:val="2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E4E36-6FF1-4C70-8C2E-5DE46FBC5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0</TotalTime>
  <Pages>2</Pages>
  <Words>427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Dirección General De Impuestos Internos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9</cp:revision>
  <cp:lastPrinted>2011-03-04T18:33:00Z</cp:lastPrinted>
  <dcterms:created xsi:type="dcterms:W3CDTF">2021-03-25T14:00:00Z</dcterms:created>
  <dcterms:modified xsi:type="dcterms:W3CDTF">2023-04-21T17:00:00Z</dcterms:modified>
</cp:coreProperties>
</file>